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209" w:rsidRPr="00EE6BBB" w:rsidRDefault="00DE0209" w:rsidP="00DE0209">
      <w:pPr>
        <w:pStyle w:val="NoSpacing"/>
      </w:pPr>
      <w:r w:rsidRPr="00EE6BBB">
        <w:rPr>
          <w:u w:val="single"/>
        </w:rPr>
        <w:t>Richard CHAMBER</w:t>
      </w:r>
      <w:r w:rsidRPr="00EE6BBB">
        <w:t xml:space="preserve">   </w:t>
      </w:r>
      <w:proofErr w:type="gramStart"/>
      <w:r w:rsidRPr="00EE6BBB">
        <w:t xml:space="preserve">   (</w:t>
      </w:r>
      <w:proofErr w:type="gramEnd"/>
      <w:r w:rsidRPr="00EE6BBB">
        <w:t>fl.1472)</w:t>
      </w:r>
    </w:p>
    <w:p w:rsidR="00DE0209" w:rsidRPr="00EE6BBB" w:rsidRDefault="00DE0209" w:rsidP="00DE0209">
      <w:pPr>
        <w:pStyle w:val="NoSpacing"/>
      </w:pPr>
    </w:p>
    <w:p w:rsidR="00DE0209" w:rsidRPr="00EE6BBB" w:rsidRDefault="00DE0209" w:rsidP="00DE0209">
      <w:pPr>
        <w:pStyle w:val="NoSpacing"/>
      </w:pPr>
    </w:p>
    <w:p w:rsidR="00DE0209" w:rsidRPr="00EE6BBB" w:rsidRDefault="00DE0209" w:rsidP="00DE0209">
      <w:pPr>
        <w:pStyle w:val="NoSpacing"/>
      </w:pPr>
      <w:r w:rsidRPr="00EE6BBB">
        <w:t xml:space="preserve">  6 Oct.1472</w:t>
      </w:r>
      <w:r w:rsidRPr="00EE6BBB">
        <w:tab/>
        <w:t xml:space="preserve">Settlement of the action taken against him, Thomas </w:t>
      </w:r>
      <w:proofErr w:type="spellStart"/>
      <w:r w:rsidRPr="00EE6BBB">
        <w:t>Tiryngham</w:t>
      </w:r>
      <w:proofErr w:type="spellEnd"/>
      <w:r w:rsidRPr="00EE6BBB">
        <w:t>(q.v.) and</w:t>
      </w:r>
    </w:p>
    <w:p w:rsidR="00DE0209" w:rsidRPr="00EE6BBB" w:rsidRDefault="00DE0209" w:rsidP="00DE0209">
      <w:pPr>
        <w:pStyle w:val="NoSpacing"/>
      </w:pPr>
      <w:r w:rsidRPr="00EE6BBB">
        <w:tab/>
      </w:r>
      <w:r w:rsidRPr="00EE6BBB">
        <w:tab/>
        <w:t xml:space="preserve">his wife, Joan(q.v.), over the manor of Langton and 7 </w:t>
      </w:r>
      <w:proofErr w:type="spellStart"/>
      <w:r w:rsidRPr="00EE6BBB">
        <w:t>messuages</w:t>
      </w:r>
      <w:proofErr w:type="spellEnd"/>
      <w:r w:rsidRPr="00EE6BBB">
        <w:t xml:space="preserve">, a toft, </w:t>
      </w:r>
    </w:p>
    <w:p w:rsidR="00DE0209" w:rsidRPr="00EE6BBB" w:rsidRDefault="00DE0209" w:rsidP="00DE0209">
      <w:pPr>
        <w:pStyle w:val="NoSpacing"/>
        <w:ind w:left="1440"/>
      </w:pPr>
      <w:r w:rsidRPr="00EE6BBB">
        <w:t>206 acres of land, 40 acres of meadow and 43 acres of pasture in West Langton, East Langton, Church Langton, Thorpe Langton and Market</w:t>
      </w:r>
    </w:p>
    <w:p w:rsidR="00DE0209" w:rsidRPr="00EE6BBB" w:rsidRDefault="00DE0209" w:rsidP="00DE0209">
      <w:pPr>
        <w:pStyle w:val="NoSpacing"/>
      </w:pPr>
      <w:r w:rsidRPr="00EE6BBB">
        <w:tab/>
      </w:r>
      <w:r w:rsidRPr="00EE6BBB">
        <w:tab/>
        <w:t>Harborough, Leicestershire.</w:t>
      </w:r>
    </w:p>
    <w:p w:rsidR="00DE0209" w:rsidRPr="00EE6BBB" w:rsidRDefault="00DE0209" w:rsidP="00DE0209">
      <w:pPr>
        <w:pStyle w:val="NoSpacing"/>
        <w:ind w:left="720" w:firstLine="720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DE0209" w:rsidRPr="00EE6BBB" w:rsidRDefault="00DE0209" w:rsidP="00DE0209">
      <w:pPr>
        <w:pStyle w:val="NoSpacing"/>
      </w:pPr>
    </w:p>
    <w:p w:rsidR="00DE0209" w:rsidRPr="00EE6BBB" w:rsidRDefault="00DE0209" w:rsidP="00DE0209">
      <w:pPr>
        <w:pStyle w:val="NoSpacing"/>
      </w:pPr>
    </w:p>
    <w:p w:rsidR="00DE0209" w:rsidRPr="00EE6BBB" w:rsidRDefault="00DE0209" w:rsidP="00DE0209">
      <w:pPr>
        <w:pStyle w:val="NoSpacing"/>
      </w:pPr>
      <w:r w:rsidRPr="00EE6BBB">
        <w:t>28 November 2015</w:t>
      </w:r>
    </w:p>
    <w:p w:rsidR="006B2F86" w:rsidRPr="00E71FC3" w:rsidRDefault="00DE02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209" w:rsidRDefault="00DE0209" w:rsidP="00E71FC3">
      <w:pPr>
        <w:spacing w:after="0" w:line="240" w:lineRule="auto"/>
      </w:pPr>
      <w:r>
        <w:separator/>
      </w:r>
    </w:p>
  </w:endnote>
  <w:endnote w:type="continuationSeparator" w:id="0">
    <w:p w:rsidR="00DE0209" w:rsidRDefault="00DE02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209" w:rsidRDefault="00DE0209" w:rsidP="00E71FC3">
      <w:pPr>
        <w:spacing w:after="0" w:line="240" w:lineRule="auto"/>
      </w:pPr>
      <w:r>
        <w:separator/>
      </w:r>
    </w:p>
  </w:footnote>
  <w:footnote w:type="continuationSeparator" w:id="0">
    <w:p w:rsidR="00DE0209" w:rsidRDefault="00DE02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09"/>
    <w:rsid w:val="001A7C09"/>
    <w:rsid w:val="00577BD5"/>
    <w:rsid w:val="00656CBA"/>
    <w:rsid w:val="006A1F77"/>
    <w:rsid w:val="00733BE7"/>
    <w:rsid w:val="00AB52E8"/>
    <w:rsid w:val="00B16D3F"/>
    <w:rsid w:val="00BB41AC"/>
    <w:rsid w:val="00DE02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F82A1C-D21B-4FE1-B46B-A1EC1F7B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E02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2017-10-01T20:48:00Z</dcterms:created>
  <dcterms:modified xsi:type="dcterms:W3CDTF">2017-10-01T20:48:00Z</dcterms:modified>
</cp:coreProperties>
</file>